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8FE9F" w14:textId="584886E8" w:rsidR="00BA00AB" w:rsidRDefault="008262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BOSON</w:t>
      </w:r>
      <w:r>
        <w:rPr>
          <w:rFonts w:cs="Times New Roman"/>
          <w:szCs w:val="24"/>
        </w:rPr>
        <w:t xml:space="preserve">       (fl.1440)</w:t>
      </w:r>
    </w:p>
    <w:p w14:paraId="66124C01" w14:textId="77777777" w:rsidR="008262F1" w:rsidRDefault="008262F1" w:rsidP="009139A6">
      <w:pPr>
        <w:pStyle w:val="NoSpacing"/>
        <w:rPr>
          <w:rFonts w:cs="Times New Roman"/>
          <w:szCs w:val="24"/>
        </w:rPr>
      </w:pPr>
    </w:p>
    <w:p w14:paraId="3B0D1D1C" w14:textId="77777777" w:rsidR="008262F1" w:rsidRDefault="008262F1" w:rsidP="009139A6">
      <w:pPr>
        <w:pStyle w:val="NoSpacing"/>
        <w:rPr>
          <w:rFonts w:cs="Times New Roman"/>
          <w:szCs w:val="24"/>
        </w:rPr>
      </w:pPr>
    </w:p>
    <w:p w14:paraId="26202CBF" w14:textId="28D1DAAC" w:rsidR="008262F1" w:rsidRDefault="008262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Oct.1440</w:t>
      </w:r>
      <w:r>
        <w:rPr>
          <w:rFonts w:cs="Times New Roman"/>
          <w:szCs w:val="24"/>
        </w:rPr>
        <w:tab/>
        <w:t>Writ of diem clausit extremum to the Escheator of Devon.</w:t>
      </w:r>
    </w:p>
    <w:p w14:paraId="537AF8A0" w14:textId="76AA1748" w:rsidR="008262F1" w:rsidRDefault="008262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p.164)</w:t>
      </w:r>
    </w:p>
    <w:p w14:paraId="5E6538A8" w14:textId="77777777" w:rsidR="008262F1" w:rsidRDefault="008262F1" w:rsidP="009139A6">
      <w:pPr>
        <w:pStyle w:val="NoSpacing"/>
        <w:rPr>
          <w:rFonts w:cs="Times New Roman"/>
          <w:szCs w:val="24"/>
        </w:rPr>
      </w:pPr>
    </w:p>
    <w:p w14:paraId="3D6B5A68" w14:textId="77777777" w:rsidR="008262F1" w:rsidRDefault="008262F1" w:rsidP="009139A6">
      <w:pPr>
        <w:pStyle w:val="NoSpacing"/>
        <w:rPr>
          <w:rFonts w:cs="Times New Roman"/>
          <w:szCs w:val="24"/>
        </w:rPr>
      </w:pPr>
    </w:p>
    <w:p w14:paraId="4E5B1AAC" w14:textId="5702ED4A" w:rsidR="008262F1" w:rsidRPr="008262F1" w:rsidRDefault="008262F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sectPr w:rsidR="008262F1" w:rsidRPr="008262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A0583" w14:textId="77777777" w:rsidR="008262F1" w:rsidRDefault="008262F1" w:rsidP="009139A6">
      <w:r>
        <w:separator/>
      </w:r>
    </w:p>
  </w:endnote>
  <w:endnote w:type="continuationSeparator" w:id="0">
    <w:p w14:paraId="4C1809C3" w14:textId="77777777" w:rsidR="008262F1" w:rsidRDefault="008262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64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AE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D1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CFEFD" w14:textId="77777777" w:rsidR="008262F1" w:rsidRDefault="008262F1" w:rsidP="009139A6">
      <w:r>
        <w:separator/>
      </w:r>
    </w:p>
  </w:footnote>
  <w:footnote w:type="continuationSeparator" w:id="0">
    <w:p w14:paraId="3D4D622B" w14:textId="77777777" w:rsidR="008262F1" w:rsidRDefault="008262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39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8C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24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F1"/>
    <w:rsid w:val="000666E0"/>
    <w:rsid w:val="002510B7"/>
    <w:rsid w:val="005C130B"/>
    <w:rsid w:val="008262F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1FF88"/>
  <w15:chartTrackingRefBased/>
  <w15:docId w15:val="{F2933CB9-DDCF-4810-B81A-068C31E3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2023-07-20T20:39:00Z</dcterms:created>
  <dcterms:modified xsi:type="dcterms:W3CDTF">2023-07-20T20:41:00Z</dcterms:modified>
</cp:coreProperties>
</file>